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7AABA" w14:textId="77777777" w:rsidR="009B0EDB" w:rsidRDefault="009B0EDB" w:rsidP="009B0ED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RUSSELL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126D5CEB" w14:textId="77777777" w:rsidR="009B0EDB" w:rsidRDefault="009B0EDB" w:rsidP="009B0ED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Chipping </w:t>
      </w:r>
      <w:proofErr w:type="spellStart"/>
      <w:r>
        <w:rPr>
          <w:rFonts w:cs="Times New Roman"/>
          <w:szCs w:val="24"/>
        </w:rPr>
        <w:t>Toryton</w:t>
      </w:r>
      <w:proofErr w:type="spellEnd"/>
      <w:r>
        <w:rPr>
          <w:rFonts w:cs="Times New Roman"/>
          <w:szCs w:val="24"/>
        </w:rPr>
        <w:t>, Devon. Schoolmaster.</w:t>
      </w:r>
    </w:p>
    <w:p w14:paraId="08925175" w14:textId="77777777" w:rsidR="009B0EDB" w:rsidRDefault="009B0EDB" w:rsidP="009B0EDB">
      <w:pPr>
        <w:pStyle w:val="NoSpacing"/>
        <w:jc w:val="both"/>
        <w:rPr>
          <w:rFonts w:cs="Times New Roman"/>
          <w:szCs w:val="24"/>
        </w:rPr>
      </w:pPr>
    </w:p>
    <w:p w14:paraId="704BB4D1" w14:textId="77777777" w:rsidR="009B0EDB" w:rsidRDefault="009B0EDB" w:rsidP="009B0EDB">
      <w:pPr>
        <w:pStyle w:val="NoSpacing"/>
        <w:jc w:val="both"/>
        <w:rPr>
          <w:rFonts w:cs="Times New Roman"/>
          <w:szCs w:val="24"/>
        </w:rPr>
      </w:pPr>
    </w:p>
    <w:p w14:paraId="2364A26D" w14:textId="77777777" w:rsidR="009B0EDB" w:rsidRDefault="009B0EDB" w:rsidP="009B0ED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Richard White(q.v.) brought a plaint of trespass and assault against him and</w:t>
      </w:r>
    </w:p>
    <w:p w14:paraId="66B7E3AC" w14:textId="77777777" w:rsidR="009B0EDB" w:rsidRDefault="009B0EDB" w:rsidP="009B0ED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three others from Chipping </w:t>
      </w:r>
      <w:proofErr w:type="spellStart"/>
      <w:r>
        <w:rPr>
          <w:rFonts w:cs="Times New Roman"/>
          <w:szCs w:val="24"/>
        </w:rPr>
        <w:t>Toryton</w:t>
      </w:r>
      <w:proofErr w:type="spellEnd"/>
      <w:r>
        <w:rPr>
          <w:rFonts w:cs="Times New Roman"/>
          <w:szCs w:val="24"/>
        </w:rPr>
        <w:t>.</w:t>
      </w:r>
    </w:p>
    <w:p w14:paraId="37A6208A" w14:textId="77777777" w:rsidR="009B0EDB" w:rsidRDefault="009B0EDB" w:rsidP="009B0ED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7B3B2CEA" w14:textId="77777777" w:rsidR="009B0EDB" w:rsidRDefault="009B0EDB" w:rsidP="009B0EDB">
      <w:pPr>
        <w:pStyle w:val="NoSpacing"/>
        <w:jc w:val="both"/>
        <w:rPr>
          <w:rFonts w:cs="Times New Roman"/>
          <w:szCs w:val="24"/>
        </w:rPr>
      </w:pPr>
    </w:p>
    <w:p w14:paraId="28370498" w14:textId="77777777" w:rsidR="009B0EDB" w:rsidRDefault="009B0EDB" w:rsidP="009B0EDB">
      <w:pPr>
        <w:pStyle w:val="NoSpacing"/>
        <w:jc w:val="both"/>
        <w:rPr>
          <w:rFonts w:cs="Times New Roman"/>
          <w:szCs w:val="24"/>
        </w:rPr>
      </w:pPr>
    </w:p>
    <w:p w14:paraId="61B81129" w14:textId="77777777" w:rsidR="009B0EDB" w:rsidRDefault="009B0EDB" w:rsidP="009B0ED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19 September 2023</w:t>
      </w:r>
    </w:p>
    <w:p w14:paraId="1B4932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6AEFE" w14:textId="77777777" w:rsidR="009B0EDB" w:rsidRDefault="009B0EDB" w:rsidP="009139A6">
      <w:r>
        <w:separator/>
      </w:r>
    </w:p>
  </w:endnote>
  <w:endnote w:type="continuationSeparator" w:id="0">
    <w:p w14:paraId="284E9CA1" w14:textId="77777777" w:rsidR="009B0EDB" w:rsidRDefault="009B0E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9FF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F5B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B11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00A57" w14:textId="77777777" w:rsidR="009B0EDB" w:rsidRDefault="009B0EDB" w:rsidP="009139A6">
      <w:r>
        <w:separator/>
      </w:r>
    </w:p>
  </w:footnote>
  <w:footnote w:type="continuationSeparator" w:id="0">
    <w:p w14:paraId="536D7443" w14:textId="77777777" w:rsidR="009B0EDB" w:rsidRDefault="009B0E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69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4C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E15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EDB"/>
    <w:rsid w:val="000666E0"/>
    <w:rsid w:val="002510B7"/>
    <w:rsid w:val="005C130B"/>
    <w:rsid w:val="00826F5C"/>
    <w:rsid w:val="009139A6"/>
    <w:rsid w:val="009448BB"/>
    <w:rsid w:val="00947624"/>
    <w:rsid w:val="009B0EDB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95AF3"/>
  <w15:chartTrackingRefBased/>
  <w15:docId w15:val="{7BF8F4A9-47C1-45CB-BA03-A222F170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B0E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2023-09-25T12:44:00Z</dcterms:created>
  <dcterms:modified xsi:type="dcterms:W3CDTF">2023-09-25T12:44:00Z</dcterms:modified>
</cp:coreProperties>
</file>